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169DF" w:rsidR="006E5D65" w:rsidP="30B36DC0" w:rsidRDefault="00997F14" w14:paraId="7F883F64" w14:textId="1929BD46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0B36DC0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0B36DC0" w:rsidR="00D8678B">
        <w:rPr>
          <w:rFonts w:ascii="Corbel" w:hAnsi="Corbel"/>
          <w:i w:val="1"/>
          <w:iCs w:val="1"/>
        </w:rPr>
        <w:t xml:space="preserve">Załącznik nr </w:t>
      </w:r>
      <w:r w:rsidRPr="30B36DC0" w:rsidR="006F31E2">
        <w:rPr>
          <w:rFonts w:ascii="Corbel" w:hAnsi="Corbel"/>
          <w:i w:val="1"/>
          <w:iCs w:val="1"/>
        </w:rPr>
        <w:t>1.5</w:t>
      </w:r>
      <w:r w:rsidRPr="30B36DC0" w:rsidR="00D8678B">
        <w:rPr>
          <w:rFonts w:ascii="Corbel" w:hAnsi="Corbel"/>
          <w:i w:val="1"/>
          <w:iCs w:val="1"/>
        </w:rPr>
        <w:t xml:space="preserve"> do Zarządzenia</w:t>
      </w:r>
      <w:r w:rsidRPr="30B36DC0" w:rsidR="002A22BF">
        <w:rPr>
          <w:rFonts w:ascii="Corbel" w:hAnsi="Corbel"/>
          <w:i w:val="1"/>
          <w:iCs w:val="1"/>
        </w:rPr>
        <w:t xml:space="preserve"> Rektora </w:t>
      </w:r>
      <w:r w:rsidRPr="30B36DC0" w:rsidR="002A22BF">
        <w:rPr>
          <w:rFonts w:ascii="Corbel" w:hAnsi="Corbel"/>
          <w:i w:val="1"/>
          <w:iCs w:val="1"/>
        </w:rPr>
        <w:t xml:space="preserve">UR </w:t>
      </w:r>
      <w:r w:rsidRPr="30B36DC0" w:rsidR="00CD6897">
        <w:rPr>
          <w:rFonts w:ascii="Corbel" w:hAnsi="Corbel"/>
          <w:i w:val="1"/>
          <w:iCs w:val="1"/>
        </w:rPr>
        <w:t>nr</w:t>
      </w:r>
      <w:r w:rsidRPr="30B36DC0" w:rsidR="00CD6897">
        <w:rPr>
          <w:rFonts w:ascii="Corbel" w:hAnsi="Corbel"/>
          <w:i w:val="1"/>
          <w:iCs w:val="1"/>
        </w:rPr>
        <w:t xml:space="preserve"> </w:t>
      </w:r>
      <w:r w:rsidRPr="30B36DC0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30B36DC0" w:rsidRDefault="0071620A" w14:paraId="53D465E0" w14:textId="416C6C41" w14:noSpellErr="1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30B36DC0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30B36DC0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30B36DC0" w:rsidR="00D53374">
        <w:rPr>
          <w:rFonts w:ascii="Corbel" w:hAnsi="Corbel"/>
          <w:b w:val="1"/>
          <w:bCs w:val="1"/>
          <w:smallCaps w:val="1"/>
          <w:sz w:val="24"/>
          <w:szCs w:val="24"/>
        </w:rPr>
        <w:t xml:space="preserve">od </w:t>
      </w:r>
      <w:r w:rsidRPr="30B36DC0" w:rsidR="00D53374">
        <w:rPr>
          <w:rFonts w:ascii="Corbel" w:hAnsi="Corbel"/>
          <w:i w:val="1"/>
          <w:iCs w:val="1"/>
          <w:smallCaps w:val="1"/>
          <w:sz w:val="24"/>
          <w:szCs w:val="24"/>
        </w:rPr>
        <w:t>2023/2024 do</w:t>
      </w:r>
      <w:r w:rsidRPr="30B36DC0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30B36DC0" w:rsidR="00D53374">
        <w:rPr>
          <w:rFonts w:ascii="Corbel" w:hAnsi="Corbel"/>
          <w:b w:val="0"/>
          <w:bCs w:val="0"/>
          <w:smallCaps w:val="1"/>
          <w:sz w:val="24"/>
          <w:szCs w:val="24"/>
        </w:rPr>
        <w:t>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00EA4832" w:rsidRDefault="00445970" w14:paraId="5C2AC480" w14:textId="4E4CB98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 xml:space="preserve">Rok akademicki   </w:t>
      </w:r>
      <w:r w:rsidR="00D53374">
        <w:rPr>
          <w:rFonts w:ascii="Corbel" w:hAnsi="Corbel"/>
          <w:sz w:val="20"/>
          <w:szCs w:val="20"/>
        </w:rPr>
        <w:t>2024/2025</w:t>
      </w:r>
    </w:p>
    <w:p w:rsidRPr="009C54AE" w:rsidR="00D53374" w:rsidP="00D53374" w:rsidRDefault="00D53374" w14:paraId="2F0F161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D53374" w:rsidTr="000355A7" w14:paraId="0942FDAA" w14:textId="77777777">
        <w:tc>
          <w:tcPr>
            <w:tcW w:w="2694" w:type="dxa"/>
            <w:vAlign w:val="center"/>
          </w:tcPr>
          <w:p w:rsidRPr="009C54AE" w:rsidR="00D53374" w:rsidP="000355A7" w:rsidRDefault="00D53374" w14:paraId="70CFCF9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6F5ACBA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9E6769B">
              <w:rPr>
                <w:rFonts w:ascii="Corbel" w:hAnsi="Corbel"/>
                <w:bCs/>
                <w:sz w:val="24"/>
                <w:szCs w:val="24"/>
              </w:rPr>
              <w:t>Prawo ubezpieczeń społecznych</w:t>
            </w:r>
          </w:p>
        </w:tc>
      </w:tr>
      <w:tr w:rsidRPr="009C54AE" w:rsidR="00D53374" w:rsidTr="000355A7" w14:paraId="03A49D0F" w14:textId="77777777">
        <w:tc>
          <w:tcPr>
            <w:tcW w:w="2694" w:type="dxa"/>
            <w:vAlign w:val="center"/>
          </w:tcPr>
          <w:p w:rsidRPr="009C54AE" w:rsidR="00D53374" w:rsidP="000355A7" w:rsidRDefault="00D53374" w14:paraId="6A0A27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22932FF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A2SO59</w:t>
            </w:r>
          </w:p>
        </w:tc>
      </w:tr>
      <w:tr w:rsidRPr="009C54AE" w:rsidR="00D53374" w:rsidTr="000355A7" w14:paraId="44E23138" w14:textId="77777777">
        <w:tc>
          <w:tcPr>
            <w:tcW w:w="2694" w:type="dxa"/>
            <w:vAlign w:val="center"/>
          </w:tcPr>
          <w:p w:rsidRPr="009C54AE" w:rsidR="00D53374" w:rsidP="000355A7" w:rsidRDefault="00D53374" w14:paraId="5D29F90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2E4269D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E6769B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9C54AE" w:rsidR="00D53374" w:rsidTr="000355A7" w14:paraId="52BE0A10" w14:textId="77777777">
        <w:tc>
          <w:tcPr>
            <w:tcW w:w="2694" w:type="dxa"/>
            <w:vAlign w:val="center"/>
          </w:tcPr>
          <w:p w:rsidRPr="009C54AE" w:rsidR="00D53374" w:rsidP="000355A7" w:rsidRDefault="00D53374" w14:paraId="348717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3D9686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E6769B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Prawa Pracy i Ubezpieczeń Społecznych </w:t>
            </w:r>
          </w:p>
        </w:tc>
      </w:tr>
      <w:tr w:rsidRPr="009C54AE" w:rsidR="00D53374" w:rsidTr="000355A7" w14:paraId="04402A5D" w14:textId="77777777">
        <w:tc>
          <w:tcPr>
            <w:tcW w:w="2694" w:type="dxa"/>
            <w:vAlign w:val="center"/>
          </w:tcPr>
          <w:p w:rsidRPr="009C54AE" w:rsidR="00D53374" w:rsidP="000355A7" w:rsidRDefault="00D53374" w14:paraId="5F94E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6F3CA2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D53374" w:rsidTr="000355A7" w14:paraId="6788E03B" w14:textId="77777777">
        <w:tc>
          <w:tcPr>
            <w:tcW w:w="2694" w:type="dxa"/>
            <w:vAlign w:val="center"/>
          </w:tcPr>
          <w:p w:rsidRPr="009C54AE" w:rsidR="00D53374" w:rsidP="000355A7" w:rsidRDefault="00D53374" w14:paraId="2CA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73E306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D53374" w:rsidTr="000355A7" w14:paraId="5F4B5D6E" w14:textId="77777777">
        <w:tc>
          <w:tcPr>
            <w:tcW w:w="2694" w:type="dxa"/>
            <w:vAlign w:val="center"/>
          </w:tcPr>
          <w:p w:rsidRPr="009C54AE" w:rsidR="00D53374" w:rsidP="000355A7" w:rsidRDefault="00D53374" w14:paraId="090F17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230DB0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D53374" w:rsidTr="000355A7" w14:paraId="26ECD4C4" w14:textId="77777777">
        <w:tc>
          <w:tcPr>
            <w:tcW w:w="2694" w:type="dxa"/>
            <w:vAlign w:val="center"/>
          </w:tcPr>
          <w:p w:rsidRPr="009C54AE" w:rsidR="00D53374" w:rsidP="000355A7" w:rsidRDefault="00D53374" w14:paraId="694C336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2B5CEC9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Pr="009C54AE" w:rsidR="00D53374" w:rsidTr="000355A7" w14:paraId="01A2E411" w14:textId="77777777">
        <w:tc>
          <w:tcPr>
            <w:tcW w:w="2694" w:type="dxa"/>
            <w:vAlign w:val="center"/>
          </w:tcPr>
          <w:p w:rsidRPr="009C54AE" w:rsidR="00D53374" w:rsidP="000355A7" w:rsidRDefault="00D53374" w14:paraId="66AB25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4EC5498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E6769B">
              <w:rPr>
                <w:rFonts w:ascii="Corbel" w:hAnsi="Corbel"/>
                <w:b w:val="0"/>
                <w:sz w:val="24"/>
                <w:szCs w:val="24"/>
              </w:rPr>
              <w:t>II / IV</w:t>
            </w:r>
          </w:p>
        </w:tc>
      </w:tr>
      <w:tr w:rsidRPr="009C54AE" w:rsidR="00D53374" w:rsidTr="000355A7" w14:paraId="14F70138" w14:textId="77777777">
        <w:tc>
          <w:tcPr>
            <w:tcW w:w="2694" w:type="dxa"/>
            <w:vAlign w:val="center"/>
          </w:tcPr>
          <w:p w:rsidRPr="009C54AE" w:rsidR="00D53374" w:rsidP="000355A7" w:rsidRDefault="00D53374" w14:paraId="611404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5806B91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D53374" w:rsidTr="000355A7" w14:paraId="6F00B740" w14:textId="77777777">
        <w:tc>
          <w:tcPr>
            <w:tcW w:w="2694" w:type="dxa"/>
            <w:vAlign w:val="center"/>
          </w:tcPr>
          <w:p w:rsidRPr="009C54AE" w:rsidR="00D53374" w:rsidP="000355A7" w:rsidRDefault="00D53374" w14:paraId="62F689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270E69E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D53374" w:rsidTr="000355A7" w14:paraId="19821E30" w14:textId="77777777">
        <w:tc>
          <w:tcPr>
            <w:tcW w:w="2694" w:type="dxa"/>
            <w:vAlign w:val="center"/>
          </w:tcPr>
          <w:p w:rsidRPr="009C54AE" w:rsidR="00D53374" w:rsidP="000355A7" w:rsidRDefault="00D53374" w14:paraId="0982FC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0114E4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  <w:tr w:rsidRPr="009C54AE" w:rsidR="00D53374" w:rsidTr="000355A7" w14:paraId="3E35F19B" w14:textId="77777777">
        <w:tc>
          <w:tcPr>
            <w:tcW w:w="2694" w:type="dxa"/>
            <w:vAlign w:val="center"/>
          </w:tcPr>
          <w:p w:rsidRPr="009C54AE" w:rsidR="00D53374" w:rsidP="000355A7" w:rsidRDefault="00D53374" w14:paraId="2FCCE5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53374" w:rsidP="000355A7" w:rsidRDefault="00D53374" w14:paraId="629661E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:rsidRPr="009C54AE" w:rsidR="00D53374" w:rsidP="00D53374" w:rsidRDefault="00D53374" w14:paraId="3682A904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D53374" w:rsidP="00D53374" w:rsidRDefault="00D53374" w14:paraId="4D9AD2E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D53374" w:rsidP="00D53374" w:rsidRDefault="00D53374" w14:paraId="4799903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D53374" w:rsidP="00D53374" w:rsidRDefault="00D53374" w14:paraId="693EF6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D53374" w:rsidTr="30B36DC0" w14:paraId="7E2A81FA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53374" w:rsidP="000355A7" w:rsidRDefault="00D53374" w14:paraId="2F887E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D53374" w:rsidP="000355A7" w:rsidRDefault="00D53374" w14:paraId="22687E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30B36DC0" w:rsidRDefault="00D53374" w14:paraId="1DC4752D" w14:textId="24A85159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0B36DC0" w:rsidR="00D53374">
              <w:rPr>
                <w:rFonts w:ascii="Corbel" w:hAnsi="Corbel"/>
              </w:rPr>
              <w:t>Wykł</w:t>
            </w:r>
            <w:r w:rsidRPr="30B36DC0" w:rsidR="1EAF83F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14D00C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0C7A6E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4FDE72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23CDF7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2F8C2A2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2F3A18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62C4E3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D53374" w:rsidP="000355A7" w:rsidRDefault="00D53374" w14:paraId="365F39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D53374" w:rsidTr="30B36DC0" w14:paraId="08F744A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D53374" w:rsidP="000355A7" w:rsidRDefault="00D53374" w14:paraId="3FC9584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2A4D14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6A17875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23B06B4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421045A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054C0C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517DE5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65DF6C8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4752D6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D53374" w:rsidP="000355A7" w:rsidRDefault="00D53374" w14:paraId="500272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D53374" w:rsidP="00D53374" w:rsidRDefault="00D53374" w14:paraId="1111654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53374" w:rsidP="00D53374" w:rsidRDefault="00D53374" w14:paraId="6368225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53374" w:rsidP="00D53374" w:rsidRDefault="00D53374" w14:paraId="2CFB89D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D53374" w:rsidP="00D53374" w:rsidRDefault="00D53374" w14:paraId="48E3526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D53374" w:rsidP="00D53374" w:rsidRDefault="00D53374" w14:paraId="53DCD85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D53374" w:rsidP="00D53374" w:rsidRDefault="00D53374" w14:paraId="5A65424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D53374" w:rsidP="30B36DC0" w:rsidRDefault="00D53374" w14:paraId="79AD47A1" w14:textId="13D09A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0B36DC0" w:rsidR="00D53374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0B36DC0" w:rsidR="00D53374">
        <w:rPr>
          <w:rFonts w:ascii="Corbel" w:hAnsi="Corbel"/>
          <w:caps w:val="0"/>
          <w:smallCaps w:val="0"/>
        </w:rPr>
        <w:t>For</w:t>
      </w:r>
      <w:r w:rsidRPr="30B36DC0" w:rsidR="00D53374">
        <w:rPr>
          <w:rFonts w:ascii="Corbel" w:hAnsi="Corbel"/>
          <w:caps w:val="0"/>
          <w:smallCaps w:val="0"/>
        </w:rPr>
        <w:t xml:space="preserve">ma zaliczenia </w:t>
      </w:r>
      <w:r w:rsidRPr="30B36DC0" w:rsidR="00D53374">
        <w:rPr>
          <w:rFonts w:ascii="Corbel" w:hAnsi="Corbel"/>
          <w:caps w:val="0"/>
          <w:smallCaps w:val="0"/>
        </w:rPr>
        <w:t xml:space="preserve">przedmiotu </w:t>
      </w:r>
      <w:r w:rsidRPr="30B36DC0" w:rsidR="00D53374">
        <w:rPr>
          <w:rFonts w:ascii="Corbel" w:hAnsi="Corbel"/>
          <w:caps w:val="0"/>
          <w:smallCaps w:val="0"/>
        </w:rPr>
        <w:t>(</w:t>
      </w:r>
      <w:r w:rsidRPr="30B36DC0" w:rsidR="00D53374">
        <w:rPr>
          <w:rFonts w:ascii="Corbel" w:hAnsi="Corbel"/>
          <w:caps w:val="0"/>
          <w:smallCaps w:val="0"/>
        </w:rPr>
        <w:t xml:space="preserve">z toku) </w:t>
      </w:r>
      <w:r w:rsidRPr="30B36DC0" w:rsidR="00D53374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D53374" w:rsidP="00D53374" w:rsidRDefault="00D53374" w14:paraId="07A1EC8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53374" w:rsidP="00D53374" w:rsidRDefault="00D53374" w14:paraId="69FB55B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:rsidR="00D53374" w:rsidP="00D53374" w:rsidRDefault="00D53374" w14:paraId="6A13946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53374" w:rsidP="00D53374" w:rsidRDefault="00D53374" w14:paraId="0C30641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:rsidR="00D53374" w:rsidP="00D53374" w:rsidRDefault="00D53374" w14:paraId="377BD2A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53374" w:rsidP="00D53374" w:rsidRDefault="00D53374" w14:paraId="244DB294" w14:textId="77777777">
      <w:pPr>
        <w:pStyle w:val="Punktygwne"/>
        <w:spacing w:before="0" w:after="0"/>
        <w:rPr>
          <w:rFonts w:ascii="Corbel" w:hAnsi="Corbel"/>
        </w:rPr>
      </w:pPr>
      <w:r w:rsidRPr="49E6769B">
        <w:rPr>
          <w:rFonts w:ascii="Corbel" w:hAnsi="Corbel"/>
        </w:rPr>
        <w:t xml:space="preserve">2.Wymagania wstępne </w:t>
      </w:r>
    </w:p>
    <w:p w:rsidR="00D53374" w:rsidP="00D53374" w:rsidRDefault="00D53374" w14:paraId="53C8A40B" w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53374" w:rsidTr="000355A7" w14:paraId="5B63905D" w14:textId="77777777">
        <w:tc>
          <w:tcPr>
            <w:tcW w:w="9670" w:type="dxa"/>
          </w:tcPr>
          <w:p w:rsidRPr="009C54AE" w:rsidR="00D53374" w:rsidP="000355A7" w:rsidRDefault="00D53374" w14:paraId="534A106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9E6769B">
              <w:rPr>
                <w:rFonts w:ascii="Corbel" w:hAnsi="Corbel"/>
                <w:b w:val="0"/>
                <w:smallCaps w:val="0"/>
                <w:color w:val="000000" w:themeColor="text1"/>
              </w:rPr>
              <w:t>Podstawowa znajomość prawa pracy.</w:t>
            </w:r>
          </w:p>
        </w:tc>
      </w:tr>
    </w:tbl>
    <w:p w:rsidR="00D53374" w:rsidP="00D53374" w:rsidRDefault="00D53374" w14:paraId="15A616E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0B36DC0" w:rsidRDefault="30B36DC0" w14:paraId="26A880BB" w14:textId="05E8A979">
      <w:r>
        <w:br w:type="page"/>
      </w:r>
    </w:p>
    <w:p w:rsidRPr="00C05F44" w:rsidR="00D53374" w:rsidP="30B36DC0" w:rsidRDefault="00D53374" w14:paraId="1FCA6574" w14:textId="0C4DA22F">
      <w:pPr>
        <w:pStyle w:val="Punktygwne"/>
        <w:spacing w:before="0" w:after="0"/>
        <w:rPr>
          <w:rFonts w:ascii="Corbel" w:hAnsi="Corbel"/>
        </w:rPr>
      </w:pPr>
      <w:r w:rsidRPr="30B36DC0" w:rsidR="00D53374">
        <w:rPr>
          <w:rFonts w:ascii="Corbel" w:hAnsi="Corbel"/>
        </w:rPr>
        <w:t xml:space="preserve">3. </w:t>
      </w:r>
      <w:r w:rsidRPr="30B36DC0" w:rsidR="00D53374">
        <w:rPr>
          <w:rFonts w:ascii="Corbel" w:hAnsi="Corbel"/>
        </w:rPr>
        <w:t xml:space="preserve">cele, efekty uczenia </w:t>
      </w:r>
      <w:r w:rsidRPr="30B36DC0" w:rsidR="00D53374">
        <w:rPr>
          <w:rFonts w:ascii="Corbel" w:hAnsi="Corbel"/>
        </w:rPr>
        <w:t>się</w:t>
      </w:r>
      <w:r w:rsidRPr="30B36DC0" w:rsidR="00D53374">
        <w:rPr>
          <w:rFonts w:ascii="Corbel" w:hAnsi="Corbel"/>
        </w:rPr>
        <w:t>,</w:t>
      </w:r>
      <w:r w:rsidRPr="30B36DC0" w:rsidR="00D53374">
        <w:rPr>
          <w:rFonts w:ascii="Corbel" w:hAnsi="Corbel"/>
        </w:rPr>
        <w:t xml:space="preserve"> treści Programowe i stosowane metody Dydaktyczne</w:t>
      </w:r>
    </w:p>
    <w:p w:rsidRPr="00C05F44" w:rsidR="00D53374" w:rsidP="00D53374" w:rsidRDefault="00D53374" w14:paraId="32A2E77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D53374" w:rsidP="00D53374" w:rsidRDefault="00D53374" w14:paraId="2E95746D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D53374" w:rsidP="00D53374" w:rsidRDefault="00D53374" w14:paraId="36A0510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D53374" w:rsidTr="30B36DC0" w14:paraId="4444564D" w14:textId="77777777">
        <w:tc>
          <w:tcPr>
            <w:tcW w:w="843" w:type="dxa"/>
            <w:tcMar/>
            <w:vAlign w:val="center"/>
          </w:tcPr>
          <w:p w:rsidRPr="009C54AE" w:rsidR="00D53374" w:rsidP="000355A7" w:rsidRDefault="00D53374" w14:paraId="3F51C5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tcMar/>
            <w:vAlign w:val="center"/>
          </w:tcPr>
          <w:p w:rsidRPr="009C54AE" w:rsidR="00D53374" w:rsidP="000355A7" w:rsidRDefault="00D53374" w14:paraId="3F12834F" w14:textId="3C6FE6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0B36DC0" w:rsidR="00D5337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Zapoznanie studenta z normami prawnymi oraz aktualnym orzecznictwem </w:t>
            </w:r>
            <w:r w:rsidRPr="30B36DC0" w:rsidR="00D53374">
              <w:rPr>
                <w:rFonts w:ascii="Corbel" w:hAnsi="Corbel"/>
                <w:b w:val="0"/>
                <w:bCs w:val="0"/>
                <w:sz w:val="24"/>
                <w:szCs w:val="24"/>
              </w:rPr>
              <w:t>sądowym z</w:t>
            </w:r>
            <w:r w:rsidRPr="30B36DC0" w:rsidR="00D5337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zakresu ubezpieczeń społecznych.</w:t>
            </w:r>
          </w:p>
        </w:tc>
      </w:tr>
      <w:tr w:rsidRPr="009C54AE" w:rsidR="00D53374" w:rsidTr="30B36DC0" w14:paraId="7BDE293D" w14:textId="77777777">
        <w:tc>
          <w:tcPr>
            <w:tcW w:w="843" w:type="dxa"/>
            <w:tcMar/>
            <w:vAlign w:val="center"/>
          </w:tcPr>
          <w:p w:rsidRPr="009C54AE" w:rsidR="00D53374" w:rsidP="000355A7" w:rsidRDefault="00D53374" w14:paraId="0CAF915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677" w:type="dxa"/>
            <w:tcMar/>
            <w:vAlign w:val="center"/>
          </w:tcPr>
          <w:p w:rsidRPr="009C54AE" w:rsidR="00D53374" w:rsidP="000355A7" w:rsidRDefault="00D53374" w14:paraId="466716B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</w:tbl>
    <w:p w:rsidRPr="009C54AE" w:rsidR="00D53374" w:rsidP="00D53374" w:rsidRDefault="00D53374" w14:paraId="14E0F80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D53374" w:rsidP="00D53374" w:rsidRDefault="00D53374" w14:paraId="15990456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D53374" w:rsidP="00D53374" w:rsidRDefault="00D53374" w14:paraId="2A4803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9C54AE" w:rsidR="00D53374" w:rsidTr="000355A7" w14:paraId="77001EA5" w14:textId="77777777">
        <w:tc>
          <w:tcPr>
            <w:tcW w:w="1701" w:type="dxa"/>
            <w:vAlign w:val="center"/>
          </w:tcPr>
          <w:p w:rsidRPr="009C54AE" w:rsidR="00D53374" w:rsidP="000355A7" w:rsidRDefault="00D53374" w14:paraId="27ADB3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D53374" w:rsidP="000355A7" w:rsidRDefault="00D53374" w14:paraId="4DCF08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D53374" w:rsidP="000355A7" w:rsidRDefault="00D53374" w14:paraId="1A818C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D53374" w:rsidTr="000355A7" w14:paraId="21FC8275" w14:textId="77777777">
        <w:tc>
          <w:tcPr>
            <w:tcW w:w="1701" w:type="dxa"/>
          </w:tcPr>
          <w:p w:rsidRPr="009C54AE" w:rsidR="00D53374" w:rsidP="000355A7" w:rsidRDefault="00D53374" w14:paraId="5AA49B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D53374" w:rsidP="000355A7" w:rsidRDefault="00D53374" w14:paraId="77F9C4B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posiada podstawową wiedzę z zakresu prawa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43FB7D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D53374" w:rsidTr="000355A7" w14:paraId="0FE72DEE" w14:textId="77777777">
        <w:tc>
          <w:tcPr>
            <w:tcW w:w="1701" w:type="dxa"/>
          </w:tcPr>
          <w:p w:rsidRPr="009C54AE" w:rsidR="00D53374" w:rsidP="000355A7" w:rsidRDefault="00D53374" w14:paraId="6F2574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D53374" w:rsidP="000355A7" w:rsidRDefault="00D53374" w14:paraId="0AFB120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dysponuje pogłębioną wiedzą o relacjach między podmiotami prawa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5CF075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D53374" w:rsidTr="000355A7" w14:paraId="04471737" w14:textId="77777777">
        <w:tc>
          <w:tcPr>
            <w:tcW w:w="1701" w:type="dxa"/>
          </w:tcPr>
          <w:p w:rsidRPr="009C54AE" w:rsidR="00D53374" w:rsidP="000355A7" w:rsidRDefault="00D53374" w14:paraId="32D9BA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D53374" w:rsidP="000355A7" w:rsidRDefault="00D53374" w14:paraId="65CA612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posiada umiejętność wyjaśniania przyczyn i przebiegu procesów zachodzących w prawie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1FFE92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9C54AE" w:rsidR="00D53374" w:rsidTr="000355A7" w14:paraId="03F1F7B7" w14:textId="77777777">
        <w:tc>
          <w:tcPr>
            <w:tcW w:w="1701" w:type="dxa"/>
          </w:tcPr>
          <w:p w:rsidRPr="009C54AE" w:rsidR="00D53374" w:rsidP="000355A7" w:rsidRDefault="00D53374" w14:paraId="36523C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Pr="009C54AE" w:rsidR="00D53374" w:rsidP="000355A7" w:rsidRDefault="00D53374" w14:paraId="0BF6111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wykazuje się umiejętnościami znajdowania podstaw prawnych, orzecznictwa i literatury z zakresu prawa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79F9EC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D53374" w:rsidTr="000355A7" w14:paraId="2F11CDD1" w14:textId="77777777">
        <w:tc>
          <w:tcPr>
            <w:tcW w:w="1701" w:type="dxa"/>
          </w:tcPr>
          <w:p w:rsidRPr="009C54AE" w:rsidR="00D53374" w:rsidP="000355A7" w:rsidRDefault="00D53374" w14:paraId="74B8D0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Pr="009C54AE" w:rsidR="00D53374" w:rsidP="000355A7" w:rsidRDefault="00D53374" w14:paraId="71224CC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posiada umiejętność prowadzenia dyskusji, przygotowywania prac pisemnych, prezentacji multimedialnych w zakresie prawa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4BE86F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D53374" w:rsidTr="000355A7" w14:paraId="3B068A74" w14:textId="77777777">
        <w:tc>
          <w:tcPr>
            <w:tcW w:w="1701" w:type="dxa"/>
          </w:tcPr>
          <w:p w:rsidRPr="009C54AE" w:rsidR="00D53374" w:rsidP="000355A7" w:rsidRDefault="00D53374" w14:paraId="59118F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Pr="009C54AE" w:rsidR="00D53374" w:rsidP="000355A7" w:rsidRDefault="00D53374" w14:paraId="11C3093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 xml:space="preserve">jest gotowy samodzielnie uzupełniać wiedzę </w:t>
            </w:r>
            <w:r>
              <w:br/>
            </w:r>
            <w:r w:rsidRPr="49E6769B">
              <w:rPr>
                <w:rFonts w:ascii="Corbel" w:hAnsi="Corbel"/>
                <w:b w:val="0"/>
                <w:smallCaps w:val="0"/>
              </w:rPr>
              <w:t>z zakresu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024563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9C54AE" w:rsidR="00D53374" w:rsidTr="000355A7" w14:paraId="3A775A87" w14:textId="77777777">
        <w:tc>
          <w:tcPr>
            <w:tcW w:w="1701" w:type="dxa"/>
          </w:tcPr>
          <w:p w:rsidRPr="009C54AE" w:rsidR="00D53374" w:rsidP="000355A7" w:rsidRDefault="00D53374" w14:paraId="04FA48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Pr="009C54AE" w:rsidR="00D53374" w:rsidP="000355A7" w:rsidRDefault="00D53374" w14:paraId="10AA14C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jest zdolny do samodzielnego rozwiązywania podstawowych problemów z zakresu ubezpieczeń społecznych.</w:t>
            </w:r>
          </w:p>
        </w:tc>
        <w:tc>
          <w:tcPr>
            <w:tcW w:w="1873" w:type="dxa"/>
          </w:tcPr>
          <w:p w:rsidRPr="009C54AE" w:rsidR="00D53374" w:rsidP="000355A7" w:rsidRDefault="00D53374" w14:paraId="67EAEC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Pr="009C54AE" w:rsidR="00D53374" w:rsidP="00D53374" w:rsidRDefault="00D53374" w14:paraId="0FD8B4C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53374" w:rsidP="00D53374" w:rsidRDefault="00D53374" w14:paraId="079AFD1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D53374" w:rsidP="00D53374" w:rsidRDefault="00D53374" w14:paraId="5FEB74C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53374" w:rsidTr="000355A7" w14:paraId="018803EA" w14:textId="77777777">
        <w:tc>
          <w:tcPr>
            <w:tcW w:w="9639" w:type="dxa"/>
          </w:tcPr>
          <w:p w:rsidRPr="009C54AE" w:rsidR="00D53374" w:rsidP="000355A7" w:rsidRDefault="00D53374" w14:paraId="66EBDCF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53374" w:rsidTr="000355A7" w14:paraId="6B626EF0" w14:textId="77777777">
        <w:tc>
          <w:tcPr>
            <w:tcW w:w="9639" w:type="dxa"/>
          </w:tcPr>
          <w:p w:rsidRPr="009C54AE" w:rsidR="00D53374" w:rsidP="000355A7" w:rsidRDefault="00D53374" w14:paraId="5A0ACCD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Pr="009C54AE" w:rsidR="00D53374" w:rsidTr="000355A7" w14:paraId="49A719C5" w14:textId="77777777">
        <w:tc>
          <w:tcPr>
            <w:tcW w:w="9639" w:type="dxa"/>
          </w:tcPr>
          <w:p w:rsidRPr="009C54AE" w:rsidR="00D53374" w:rsidP="000355A7" w:rsidRDefault="00D53374" w14:paraId="3A46D0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Pr="009C54AE" w:rsidR="00D53374" w:rsidTr="000355A7" w14:paraId="1DDD98F6" w14:textId="77777777">
        <w:tc>
          <w:tcPr>
            <w:tcW w:w="9639" w:type="dxa"/>
          </w:tcPr>
          <w:p w:rsidR="00D53374" w:rsidP="000355A7" w:rsidRDefault="00D53374" w14:paraId="2A947F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Pr="009C54AE" w:rsidR="00D53374" w:rsidTr="000355A7" w14:paraId="4F5D8EA0" w14:textId="77777777">
        <w:tc>
          <w:tcPr>
            <w:tcW w:w="9639" w:type="dxa"/>
          </w:tcPr>
          <w:p w:rsidR="00D53374" w:rsidP="000355A7" w:rsidRDefault="00D53374" w14:paraId="5941E0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Pr="009C54AE" w:rsidR="00D53374" w:rsidTr="000355A7" w14:paraId="461778E8" w14:textId="77777777">
        <w:tc>
          <w:tcPr>
            <w:tcW w:w="9639" w:type="dxa"/>
          </w:tcPr>
          <w:p w:rsidRPr="009C54AE" w:rsidR="00D53374" w:rsidP="000355A7" w:rsidRDefault="00D53374" w14:paraId="53357D5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Pr="009C54AE" w:rsidR="00D53374" w:rsidTr="000355A7" w14:paraId="71CB69F0" w14:textId="77777777">
        <w:tc>
          <w:tcPr>
            <w:tcW w:w="9639" w:type="dxa"/>
          </w:tcPr>
          <w:p w:rsidRPr="009C54AE" w:rsidR="00D53374" w:rsidP="000355A7" w:rsidRDefault="00D53374" w14:paraId="0D863C7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Pr="009C54AE" w:rsidR="00D53374" w:rsidTr="000355A7" w14:paraId="1BF82398" w14:textId="77777777">
        <w:tc>
          <w:tcPr>
            <w:tcW w:w="9639" w:type="dxa"/>
          </w:tcPr>
          <w:p w:rsidR="00D53374" w:rsidP="000355A7" w:rsidRDefault="00D53374" w14:paraId="23AC16E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Pr="009C54AE" w:rsidR="00D53374" w:rsidTr="000355A7" w14:paraId="00EDDE89" w14:textId="77777777">
        <w:tc>
          <w:tcPr>
            <w:tcW w:w="9639" w:type="dxa"/>
          </w:tcPr>
          <w:p w:rsidR="00D53374" w:rsidP="000355A7" w:rsidRDefault="00D53374" w14:paraId="197A391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:rsidRPr="009C54AE" w:rsidR="00D53374" w:rsidP="00D53374" w:rsidRDefault="00D53374" w14:paraId="407EEEC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D53374" w:rsidP="00D53374" w:rsidRDefault="00D53374" w14:paraId="609C482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9E6769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53374" w:rsidTr="000355A7" w14:paraId="2A3A5ABF" w14:textId="77777777">
        <w:tc>
          <w:tcPr>
            <w:tcW w:w="9639" w:type="dxa"/>
          </w:tcPr>
          <w:p w:rsidRPr="009C54AE" w:rsidR="00D53374" w:rsidP="000355A7" w:rsidRDefault="00D53374" w14:paraId="6688D40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53374" w:rsidTr="000355A7" w14:paraId="00F7FD6C" w14:textId="77777777">
        <w:tc>
          <w:tcPr>
            <w:tcW w:w="9639" w:type="dxa"/>
          </w:tcPr>
          <w:p w:rsidRPr="009C54AE" w:rsidR="00D53374" w:rsidP="000355A7" w:rsidRDefault="00D53374" w14:paraId="1BB81B3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Pr="009C54AE" w:rsidR="00D53374" w:rsidTr="000355A7" w14:paraId="598E5857" w14:textId="77777777">
        <w:tc>
          <w:tcPr>
            <w:tcW w:w="9639" w:type="dxa"/>
          </w:tcPr>
          <w:p w:rsidRPr="009C54AE" w:rsidR="00D53374" w:rsidP="000355A7" w:rsidRDefault="00D53374" w14:paraId="44C1CA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Pr="009C54AE" w:rsidR="00D53374" w:rsidTr="000355A7" w14:paraId="5E426FEF" w14:textId="77777777">
        <w:tc>
          <w:tcPr>
            <w:tcW w:w="9639" w:type="dxa"/>
          </w:tcPr>
          <w:p w:rsidR="00D53374" w:rsidP="000355A7" w:rsidRDefault="00D53374" w14:paraId="44DFF1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Pr="009C54AE" w:rsidR="00D53374" w:rsidTr="000355A7" w14:paraId="15E400A5" w14:textId="77777777">
        <w:tc>
          <w:tcPr>
            <w:tcW w:w="9639" w:type="dxa"/>
          </w:tcPr>
          <w:p w:rsidR="00D53374" w:rsidP="000355A7" w:rsidRDefault="00D53374" w14:paraId="35CD09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Pr="009C54AE" w:rsidR="00D53374" w:rsidTr="000355A7" w14:paraId="0D14EEF2" w14:textId="77777777">
        <w:tc>
          <w:tcPr>
            <w:tcW w:w="9639" w:type="dxa"/>
          </w:tcPr>
          <w:p w:rsidRPr="009C54AE" w:rsidR="00D53374" w:rsidP="000355A7" w:rsidRDefault="00D53374" w14:paraId="66F982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Pr="009C54AE" w:rsidR="00D53374" w:rsidTr="000355A7" w14:paraId="0F15A014" w14:textId="77777777">
        <w:tc>
          <w:tcPr>
            <w:tcW w:w="9639" w:type="dxa"/>
          </w:tcPr>
          <w:p w:rsidRPr="009C54AE" w:rsidR="00D53374" w:rsidP="000355A7" w:rsidRDefault="00D53374" w14:paraId="771F83F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Pr="009C54AE" w:rsidR="00D53374" w:rsidTr="000355A7" w14:paraId="7169AB74" w14:textId="77777777">
        <w:tc>
          <w:tcPr>
            <w:tcW w:w="9639" w:type="dxa"/>
          </w:tcPr>
          <w:p w:rsidR="00D53374" w:rsidP="000355A7" w:rsidRDefault="00D53374" w14:paraId="4BAAC58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Pr="009C54AE" w:rsidR="00D53374" w:rsidTr="000355A7" w14:paraId="1B4AA5B4" w14:textId="77777777">
        <w:tc>
          <w:tcPr>
            <w:tcW w:w="9639" w:type="dxa"/>
          </w:tcPr>
          <w:p w:rsidR="00D53374" w:rsidP="000355A7" w:rsidRDefault="00D53374" w14:paraId="7DE37D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  <w:tr w:rsidRPr="009C54AE" w:rsidR="00D53374" w:rsidTr="000355A7" w14:paraId="0063E123" w14:textId="77777777">
        <w:tc>
          <w:tcPr>
            <w:tcW w:w="9639" w:type="dxa"/>
          </w:tcPr>
          <w:p w:rsidR="00D53374" w:rsidP="000355A7" w:rsidRDefault="00D53374" w14:paraId="19C39C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Sporządzanie pism procesowych z zakresu ubezpieczeń społecznych.</w:t>
            </w:r>
          </w:p>
        </w:tc>
      </w:tr>
    </w:tbl>
    <w:p w:rsidRPr="009C54AE" w:rsidR="00D53374" w:rsidP="00D53374" w:rsidRDefault="00D53374" w14:paraId="12C09BB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53374" w:rsidP="00D53374" w:rsidRDefault="00D53374" w14:paraId="02225E1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9E6769B">
        <w:rPr>
          <w:rFonts w:ascii="Corbel" w:hAnsi="Corbel"/>
          <w:smallCaps w:val="0"/>
        </w:rPr>
        <w:t>3.4 Metody dydaktyczne</w:t>
      </w:r>
      <w:r w:rsidRPr="49E6769B">
        <w:rPr>
          <w:rFonts w:ascii="Corbel" w:hAnsi="Corbel"/>
          <w:b w:val="0"/>
          <w:smallCaps w:val="0"/>
        </w:rPr>
        <w:t xml:space="preserve"> </w:t>
      </w:r>
    </w:p>
    <w:p w:rsidR="00D53374" w:rsidP="00D53374" w:rsidRDefault="00D53374" w14:paraId="7B80CA2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53374" w:rsidP="00D53374" w:rsidRDefault="00D53374" w14:paraId="16D7AA0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49E6769B">
        <w:rPr>
          <w:rFonts w:ascii="Corbel" w:hAnsi="Corbel"/>
          <w:b w:val="0"/>
          <w:smallCaps w:val="0"/>
        </w:rPr>
        <w:t>Wykład: wykład problemowy</w:t>
      </w:r>
    </w:p>
    <w:p w:rsidRPr="003822A7" w:rsidR="00D53374" w:rsidP="00D53374" w:rsidRDefault="00D53374" w14:paraId="6AA3386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vanish/>
          <w:szCs w:val="24"/>
          <w:specVanish/>
        </w:rPr>
      </w:pPr>
    </w:p>
    <w:p w:rsidRPr="003822A7" w:rsidR="00D53374" w:rsidP="00D53374" w:rsidRDefault="00D53374" w14:paraId="12B750B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49E6769B">
        <w:rPr>
          <w:rFonts w:ascii="Corbel" w:hAnsi="Corbel"/>
          <w:smallCaps w:val="0"/>
        </w:rPr>
        <w:t xml:space="preserve"> </w:t>
      </w:r>
      <w:r w:rsidRPr="49E6769B">
        <w:rPr>
          <w:rFonts w:ascii="Corbel" w:hAnsi="Corbel"/>
          <w:b w:val="0"/>
          <w:smallCaps w:val="0"/>
        </w:rPr>
        <w:t>Ćwiczenia: analiza tekstów z dyskusją, praca w grupach, rozwiązywanie kazusów.</w:t>
      </w:r>
    </w:p>
    <w:p w:rsidR="00D53374" w:rsidP="00D53374" w:rsidRDefault="00D53374" w14:paraId="1DA01DA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53374" w:rsidP="00D53374" w:rsidRDefault="00D53374" w14:paraId="229F3B3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D53374" w:rsidP="00D53374" w:rsidRDefault="00D53374" w14:paraId="51B027E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53374" w:rsidP="00D53374" w:rsidRDefault="00D53374" w14:paraId="6DF821E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D53374" w:rsidP="00D53374" w:rsidRDefault="00D53374" w14:paraId="6339C2A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D53374" w:rsidTr="000355A7" w14:paraId="18C9F2BC" w14:textId="77777777">
        <w:tc>
          <w:tcPr>
            <w:tcW w:w="1962" w:type="dxa"/>
            <w:vAlign w:val="center"/>
          </w:tcPr>
          <w:p w:rsidRPr="009C54AE" w:rsidR="00D53374" w:rsidP="000355A7" w:rsidRDefault="00D53374" w14:paraId="39EE81B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D53374" w:rsidP="000355A7" w:rsidRDefault="00D53374" w14:paraId="0DF381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D53374" w:rsidP="000355A7" w:rsidRDefault="00D53374" w14:paraId="51B650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D53374" w:rsidP="000355A7" w:rsidRDefault="00D53374" w14:paraId="5A2DEF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D53374" w:rsidP="000355A7" w:rsidRDefault="00D53374" w14:paraId="2F382AA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53374" w:rsidTr="000355A7" w14:paraId="7EADB744" w14:textId="77777777">
        <w:tc>
          <w:tcPr>
            <w:tcW w:w="1962" w:type="dxa"/>
          </w:tcPr>
          <w:p w:rsidRPr="009C54AE" w:rsidR="00D53374" w:rsidP="000355A7" w:rsidRDefault="00D53374" w14:paraId="1671DF8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9E6769B">
              <w:rPr>
                <w:rFonts w:ascii="Corbel" w:hAnsi="Corbel"/>
                <w:b w:val="0"/>
              </w:rPr>
              <w:t>ek</w:t>
            </w:r>
            <w:proofErr w:type="spellEnd"/>
            <w:r w:rsidRPr="49E6769B">
              <w:rPr>
                <w:rFonts w:ascii="Corbel" w:hAnsi="Corbel"/>
                <w:b w:val="0"/>
              </w:rPr>
              <w:t xml:space="preserve">_ 01 - </w:t>
            </w:r>
            <w:r w:rsidRPr="49E6769B">
              <w:rPr>
                <w:rFonts w:ascii="Corbel" w:hAnsi="Corbel"/>
                <w:b w:val="0"/>
                <w:sz w:val="20"/>
                <w:szCs w:val="20"/>
              </w:rPr>
              <w:t>EK_</w:t>
            </w:r>
            <w:r w:rsidRPr="49E6769B">
              <w:rPr>
                <w:rFonts w:ascii="Corbel" w:hAnsi="Corbel"/>
                <w:b w:val="0"/>
              </w:rPr>
              <w:t>07</w:t>
            </w:r>
          </w:p>
        </w:tc>
        <w:tc>
          <w:tcPr>
            <w:tcW w:w="5441" w:type="dxa"/>
          </w:tcPr>
          <w:p w:rsidRPr="00F570C2" w:rsidR="00D53374" w:rsidP="000355A7" w:rsidRDefault="00D53374" w14:paraId="29981D1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49E6769B">
              <w:rPr>
                <w:rFonts w:ascii="Corbel" w:hAnsi="Corbel"/>
                <w:b w:val="0"/>
              </w:rPr>
              <w:t>egzamin pisemny, test zaliczeniowy, rozwiązywanie kazusów, obserwacja w trakcie zajęć</w:t>
            </w:r>
          </w:p>
        </w:tc>
        <w:tc>
          <w:tcPr>
            <w:tcW w:w="2117" w:type="dxa"/>
          </w:tcPr>
          <w:p w:rsidRPr="009C54AE" w:rsidR="00D53374" w:rsidP="000355A7" w:rsidRDefault="00D53374" w14:paraId="4BA11BA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D53374" w:rsidP="00D53374" w:rsidRDefault="00D53374" w14:paraId="695CAC5A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="30B36DC0" w:rsidRDefault="30B36DC0" w14:paraId="03ADEFDE" w14:textId="287730BB">
      <w:r>
        <w:br w:type="page"/>
      </w:r>
    </w:p>
    <w:p w:rsidRPr="009C54AE" w:rsidR="00D53374" w:rsidP="00D53374" w:rsidRDefault="00D53374" w14:paraId="234CF441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49E6769B">
        <w:rPr>
          <w:rFonts w:ascii="Corbel" w:hAnsi="Corbel"/>
          <w:smallCaps w:val="0"/>
        </w:rPr>
        <w:t xml:space="preserve">4.2 Warunki zaliczenia przedmiotu (kryteria oceniania) </w:t>
      </w:r>
    </w:p>
    <w:p w:rsidRPr="009C54AE" w:rsidR="00D53374" w:rsidP="00D53374" w:rsidRDefault="00D53374" w14:paraId="5A43293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53374" w:rsidTr="30B36DC0" w14:paraId="65D0EED7" w14:textId="77777777">
        <w:tc>
          <w:tcPr>
            <w:tcW w:w="9670" w:type="dxa"/>
            <w:tcMar/>
          </w:tcPr>
          <w:p w:rsidRPr="009C54AE" w:rsidR="00D53374" w:rsidP="000355A7" w:rsidRDefault="00D53374" w14:paraId="5D9222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D53374" w:rsidP="000355A7" w:rsidRDefault="00D53374" w14:paraId="4A385B85" w14:textId="77777777">
            <w:pPr>
              <w:spacing w:after="0"/>
              <w:jc w:val="both"/>
            </w:pPr>
            <w:r w:rsidRPr="1C74D938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9C54AE" w:rsidR="00D53374" w:rsidP="000355A7" w:rsidRDefault="00D53374" w14:paraId="6F1BE397" w14:textId="77777777">
            <w:pPr>
              <w:spacing w:after="0"/>
              <w:jc w:val="both"/>
            </w:pPr>
            <w:r w:rsidRPr="1C74D938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1C74D938">
              <w:rPr>
                <w:rFonts w:cs="Calibri"/>
                <w:smallCaps/>
              </w:rPr>
              <w:t>.</w:t>
            </w:r>
            <w:r w:rsidRPr="1C74D938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1C74D93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D53374" w:rsidP="000355A7" w:rsidRDefault="00D53374" w14:paraId="1BF715BD" w14:textId="70AF88C3">
            <w:pPr>
              <w:spacing w:after="0"/>
              <w:jc w:val="both"/>
            </w:pPr>
            <w:r w:rsidRPr="30B36DC0" w:rsidR="00D53374">
              <w:rPr>
                <w:rFonts w:cs="Calibri"/>
                <w:sz w:val="24"/>
                <w:szCs w:val="24"/>
              </w:rPr>
              <w:t>Kryteriami oceny</w:t>
            </w:r>
            <w:r w:rsidRPr="30B36DC0" w:rsidR="00D53374">
              <w:rPr>
                <w:rFonts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30B36DC0" w:rsidR="00D53374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9C54AE" w:rsidR="00D53374" w:rsidP="000355A7" w:rsidRDefault="00D53374" w14:paraId="7109AD21" w14:textId="77777777">
            <w:pPr>
              <w:spacing w:after="0"/>
              <w:jc w:val="both"/>
            </w:pPr>
            <w:r w:rsidRPr="1C74D938">
              <w:rPr>
                <w:rFonts w:cs="Calibri"/>
                <w:sz w:val="24"/>
                <w:szCs w:val="24"/>
              </w:rPr>
              <w:t>Przyjmuje się następującą skalę ocen:</w:t>
            </w:r>
            <w:r w:rsidRPr="1C74D93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D53374" w:rsidP="000355A7" w:rsidRDefault="00D53374" w14:paraId="1B43B10B" w14:textId="77777777">
            <w:pPr>
              <w:spacing w:after="0"/>
            </w:pP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C54AE" w:rsidR="00D53374" w:rsidP="000355A7" w:rsidRDefault="00D53374" w14:paraId="0EEBB5C3" w14:textId="77777777">
            <w:pPr>
              <w:spacing w:after="0"/>
            </w:pPr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C54AE" w:rsidR="00D53374" w:rsidP="000355A7" w:rsidRDefault="00D53374" w14:paraId="03A8A740" w14:textId="30F413FC">
            <w:pPr>
              <w:spacing w:after="0"/>
            </w:pPr>
            <w:r w:rsidRPr="30B36DC0" w:rsidR="00D53374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30B36DC0" w:rsidR="00D53374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0B36DC0" w:rsidR="00D53374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30B36DC0" w:rsidR="00D53374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9C54AE" w:rsidR="00D53374" w:rsidP="000355A7" w:rsidRDefault="00D53374" w14:paraId="7824F892" w14:textId="77777777">
            <w:pPr>
              <w:spacing w:after="0"/>
            </w:pPr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9C54AE" w:rsidR="00D53374" w:rsidP="000355A7" w:rsidRDefault="00D53374" w14:paraId="3D60ED54" w14:textId="77777777">
            <w:pPr>
              <w:spacing w:after="0"/>
            </w:pP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C54AE" w:rsidR="00D53374" w:rsidP="000355A7" w:rsidRDefault="00D53374" w14:paraId="4A7D85C2" w14:textId="77777777">
            <w:pPr>
              <w:spacing w:after="0"/>
            </w:pP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:rsidRPr="009C54AE" w:rsidR="00D53374" w:rsidP="000355A7" w:rsidRDefault="00D53374" w14:paraId="4C813FF0" w14:textId="77777777">
            <w:pPr>
              <w:spacing w:after="0"/>
              <w:jc w:val="both"/>
            </w:pPr>
            <w:r w:rsidRPr="1C74D938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:rsidRPr="009C54AE" w:rsidR="00D53374" w:rsidP="000355A7" w:rsidRDefault="00D53374" w14:paraId="157EB993" w14:textId="77777777">
            <w:pPr>
              <w:spacing w:after="0"/>
              <w:jc w:val="both"/>
            </w:pPr>
            <w:r w:rsidRPr="1C74D938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:rsidR="00D53374" w:rsidP="000355A7" w:rsidRDefault="00D53374" w14:paraId="39A1F8A5" w14:textId="21C72656">
            <w:pPr>
              <w:spacing w:after="0"/>
              <w:jc w:val="both"/>
              <w:rPr>
                <w:rFonts w:ascii="Times New Roman" w:hAnsi="Times New Roman" w:eastAsia="Times New Roman"/>
                <w:smallCaps/>
                <w:color w:val="201F1E"/>
                <w:sz w:val="24"/>
                <w:szCs w:val="24"/>
              </w:rPr>
            </w:pPr>
            <w:r w:rsidRPr="1C74D938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</w:t>
            </w:r>
            <w:r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 xml:space="preserve"> kolokwium zaliczeniowego</w:t>
            </w:r>
            <w:r w:rsidRPr="1C74D938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, z któr</w:t>
            </w:r>
            <w:r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ego</w:t>
            </w:r>
            <w:bookmarkStart w:name="_GoBack" w:id="0"/>
            <w:bookmarkEnd w:id="0"/>
            <w:r w:rsidRPr="1C74D938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 xml:space="preserve"> ocena pozytywna osiągana jest w przypadku uzyskania ponad 50% poprawnych odpowiedzi.</w:t>
            </w:r>
            <w:r w:rsidRPr="1C74D938">
              <w:rPr>
                <w:rFonts w:ascii="Times New Roman" w:hAnsi="Times New Roman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9C54AE" w:rsidR="00D53374" w:rsidP="000355A7" w:rsidRDefault="00D53374" w14:paraId="18F9066A" w14:textId="77777777">
            <w:pPr>
              <w:spacing w:after="0"/>
              <w:jc w:val="both"/>
            </w:pPr>
          </w:p>
          <w:p w:rsidRPr="009C54AE" w:rsidR="00D53374" w:rsidP="000355A7" w:rsidRDefault="00D53374" w14:paraId="15CCAD48" w14:textId="77777777">
            <w:pPr>
              <w:spacing w:after="0"/>
              <w:jc w:val="both"/>
            </w:pPr>
            <w:r w:rsidRPr="1C74D938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1C74D938">
              <w:rPr>
                <w:rFonts w:ascii="Times New Roman" w:hAnsi="Times New Roman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9C54AE" w:rsidR="00D53374" w:rsidP="000355A7" w:rsidRDefault="00D53374" w14:paraId="682066BD" w14:textId="77777777">
            <w:pPr>
              <w:spacing w:after="0"/>
            </w:pPr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9C54AE" w:rsidR="00D53374" w:rsidP="000355A7" w:rsidRDefault="00D53374" w14:paraId="3E125AB8" w14:textId="77777777">
            <w:pPr>
              <w:spacing w:after="0"/>
            </w:pPr>
            <w:proofErr w:type="spellStart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:rsidRPr="009C54AE" w:rsidR="00D53374" w:rsidP="000355A7" w:rsidRDefault="00D53374" w14:paraId="612F1A8F" w14:textId="77777777">
            <w:pPr>
              <w:spacing w:after="0"/>
            </w:pPr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:rsidRPr="009C54AE" w:rsidR="00D53374" w:rsidP="000355A7" w:rsidRDefault="00D53374" w14:paraId="671AD85B" w14:textId="4E99549D">
            <w:pPr>
              <w:spacing w:after="0"/>
            </w:pPr>
            <w:r w:rsidRPr="30B36DC0" w:rsidR="00D53374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30B36DC0" w:rsidR="00D53374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0B36DC0" w:rsidR="00D53374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30B36DC0" w:rsidR="00D53374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9C54AE" w:rsidR="00D53374" w:rsidP="000355A7" w:rsidRDefault="00D53374" w14:paraId="0BEB174B" w14:textId="77777777">
            <w:pPr>
              <w:spacing w:after="0"/>
            </w:pPr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:rsidRPr="009C54AE" w:rsidR="00D53374" w:rsidP="000355A7" w:rsidRDefault="00D53374" w14:paraId="54E951DD" w14:textId="77777777">
            <w:pPr>
              <w:spacing w:after="0"/>
            </w:pPr>
            <w:proofErr w:type="spellStart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:rsidRPr="009C54AE" w:rsidR="00D53374" w:rsidP="000355A7" w:rsidRDefault="00D53374" w14:paraId="15F67F47" w14:textId="77777777">
            <w:pPr>
              <w:spacing w:after="0"/>
            </w:pPr>
            <w:proofErr w:type="spellStart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C74D938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.- poniżej 50 %</w:t>
            </w:r>
          </w:p>
          <w:p w:rsidRPr="009C54AE" w:rsidR="00D53374" w:rsidP="000355A7" w:rsidRDefault="00D53374" w14:paraId="2C7D812A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D53374" w:rsidP="00D53374" w:rsidRDefault="00D53374" w14:paraId="1B678BF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53374" w:rsidP="00D53374" w:rsidRDefault="00D53374" w14:paraId="6E72599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D53374" w:rsidP="00D53374" w:rsidRDefault="00D53374" w14:paraId="33E449F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D53374" w:rsidTr="30B36DC0" w14:paraId="505F0EE2" w14:textId="77777777">
        <w:tc>
          <w:tcPr>
            <w:tcW w:w="4962" w:type="dxa"/>
            <w:tcMar/>
            <w:vAlign w:val="center"/>
          </w:tcPr>
          <w:p w:rsidRPr="009C54AE" w:rsidR="00D53374" w:rsidP="000355A7" w:rsidRDefault="00D53374" w14:paraId="57F6DE5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D53374" w:rsidP="000355A7" w:rsidRDefault="00D53374" w14:paraId="34BCF71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D53374" w:rsidTr="30B36DC0" w14:paraId="01FC2F9D" w14:textId="77777777">
        <w:tc>
          <w:tcPr>
            <w:tcW w:w="4962" w:type="dxa"/>
            <w:tcMar/>
          </w:tcPr>
          <w:p w:rsidRPr="009C54AE" w:rsidR="00D53374" w:rsidP="000355A7" w:rsidRDefault="00D53374" w14:paraId="69CAC76B" w14:textId="3673D9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0B36DC0" w:rsidR="00D53374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30B36DC0" w:rsidR="00D53374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30B36DC0" w:rsidR="00D5337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D53374" w:rsidP="000355A7" w:rsidRDefault="00D53374" w14:paraId="2351537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godzin </w:t>
            </w:r>
          </w:p>
        </w:tc>
      </w:tr>
      <w:tr w:rsidRPr="009C54AE" w:rsidR="00D53374" w:rsidTr="30B36DC0" w14:paraId="018F1FA5" w14:textId="77777777">
        <w:tc>
          <w:tcPr>
            <w:tcW w:w="4962" w:type="dxa"/>
            <w:tcMar/>
          </w:tcPr>
          <w:p w:rsidRPr="009C54AE" w:rsidR="00D53374" w:rsidP="000355A7" w:rsidRDefault="00D53374" w14:paraId="42BB47A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D53374" w:rsidP="000355A7" w:rsidRDefault="00D53374" w14:paraId="25B936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D53374" w:rsidP="000355A7" w:rsidRDefault="00D53374" w14:paraId="4D66F3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Pr="009C54AE" w:rsidR="00D53374" w:rsidTr="30B36DC0" w14:paraId="524C4EA4" w14:textId="77777777">
        <w:tc>
          <w:tcPr>
            <w:tcW w:w="4962" w:type="dxa"/>
            <w:tcMar/>
          </w:tcPr>
          <w:p w:rsidRPr="009C54AE" w:rsidR="00D53374" w:rsidP="000355A7" w:rsidRDefault="00D53374" w14:paraId="6ABDA94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D53374" w:rsidP="000355A7" w:rsidRDefault="00D53374" w14:paraId="0914B6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D53374" w:rsidP="000355A7" w:rsidRDefault="00D53374" w14:paraId="7AB6CFB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 godzin</w:t>
            </w:r>
          </w:p>
        </w:tc>
      </w:tr>
      <w:tr w:rsidRPr="009C54AE" w:rsidR="00D53374" w:rsidTr="30B36DC0" w14:paraId="49416F42" w14:textId="77777777">
        <w:tc>
          <w:tcPr>
            <w:tcW w:w="4962" w:type="dxa"/>
            <w:tcMar/>
          </w:tcPr>
          <w:p w:rsidRPr="009C54AE" w:rsidR="00D53374" w:rsidP="000355A7" w:rsidRDefault="00D53374" w14:paraId="5471C0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D53374" w:rsidP="000355A7" w:rsidRDefault="00D53374" w14:paraId="2AEFB6B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9E6769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D53374" w:rsidTr="30B36DC0" w14:paraId="43EFFEE1" w14:textId="77777777">
        <w:tc>
          <w:tcPr>
            <w:tcW w:w="4962" w:type="dxa"/>
            <w:tcMar/>
          </w:tcPr>
          <w:p w:rsidRPr="009C54AE" w:rsidR="00D53374" w:rsidP="000355A7" w:rsidRDefault="00D53374" w14:paraId="6E561C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D53374" w:rsidP="000355A7" w:rsidRDefault="00D53374" w14:paraId="78933F4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9E6769B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:rsidRPr="009C54AE" w:rsidR="00D53374" w:rsidP="00D53374" w:rsidRDefault="00D53374" w14:paraId="6911E77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D53374" w:rsidP="00D53374" w:rsidRDefault="00D53374" w14:paraId="6EE97F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53374" w:rsidP="00D53374" w:rsidRDefault="00D53374" w14:paraId="0EBAC4E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D53374" w:rsidP="00D53374" w:rsidRDefault="00D53374" w14:paraId="2E207C8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D53374" w:rsidTr="000355A7" w14:paraId="4E18C6A5" w14:textId="77777777">
        <w:trPr>
          <w:trHeight w:val="397"/>
        </w:trPr>
        <w:tc>
          <w:tcPr>
            <w:tcW w:w="3544" w:type="dxa"/>
          </w:tcPr>
          <w:p w:rsidRPr="009C54AE" w:rsidR="00D53374" w:rsidP="000355A7" w:rsidRDefault="00D53374" w14:paraId="2F5714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D53374" w:rsidP="000355A7" w:rsidRDefault="00D53374" w14:paraId="3ABF0B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9E6769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D53374" w:rsidTr="000355A7" w14:paraId="274A8CE2" w14:textId="77777777">
        <w:trPr>
          <w:trHeight w:val="397"/>
        </w:trPr>
        <w:tc>
          <w:tcPr>
            <w:tcW w:w="3544" w:type="dxa"/>
          </w:tcPr>
          <w:p w:rsidRPr="009C54AE" w:rsidR="00D53374" w:rsidP="000355A7" w:rsidRDefault="00D53374" w14:paraId="278993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D53374" w:rsidP="000355A7" w:rsidRDefault="00D53374" w14:paraId="63F0C8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D53374" w:rsidP="00D53374" w:rsidRDefault="00D53374" w14:paraId="720B94C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53374" w:rsidP="00D53374" w:rsidRDefault="00D53374" w14:paraId="4156F4C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D53374" w:rsidP="00D53374" w:rsidRDefault="00D53374" w14:paraId="3FFA2EF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D53374" w:rsidTr="000355A7" w14:paraId="12DCD6BF" w14:textId="77777777">
        <w:trPr>
          <w:trHeight w:val="397"/>
        </w:trPr>
        <w:tc>
          <w:tcPr>
            <w:tcW w:w="7513" w:type="dxa"/>
          </w:tcPr>
          <w:p w:rsidR="00D53374" w:rsidP="000355A7" w:rsidRDefault="00D53374" w14:paraId="7BE8B968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9E6769B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D53374" w:rsidP="000355A7" w:rsidRDefault="00D53374" w14:paraId="2A1DB8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53374" w:rsidP="000355A7" w:rsidRDefault="00D53374" w14:paraId="513817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:rsidR="00D53374" w:rsidP="000355A7" w:rsidRDefault="00D53374" w14:paraId="6FE543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D53374" w:rsidP="000355A7" w:rsidRDefault="00D53374" w14:paraId="4963CA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:rsidRPr="009C54AE" w:rsidR="00D53374" w:rsidP="000355A7" w:rsidRDefault="00D53374" w14:paraId="144E17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D53374" w:rsidTr="000355A7" w14:paraId="698432CE" w14:textId="77777777">
        <w:trPr>
          <w:trHeight w:val="397"/>
        </w:trPr>
        <w:tc>
          <w:tcPr>
            <w:tcW w:w="7513" w:type="dxa"/>
          </w:tcPr>
          <w:p w:rsidR="00D53374" w:rsidP="000355A7" w:rsidRDefault="00D53374" w14:paraId="3D27215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9E6769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D53374" w:rsidP="000355A7" w:rsidRDefault="00D53374" w14:paraId="213723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Pr="00DD46C4" w:rsidR="00D53374" w:rsidP="000355A7" w:rsidRDefault="00D53374" w14:paraId="5B59F3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:rsidR="00D53374" w:rsidP="000355A7" w:rsidRDefault="00D53374" w14:paraId="24D924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D53374" w:rsidP="000355A7" w:rsidRDefault="00D53374" w14:paraId="395B13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:rsidR="00D53374" w:rsidP="000355A7" w:rsidRDefault="00D53374" w14:paraId="76005D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D53374" w:rsidP="000355A7" w:rsidRDefault="00D53374" w14:paraId="06FD5F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:rsidRPr="009C54AE" w:rsidR="00D53374" w:rsidP="000355A7" w:rsidRDefault="00D53374" w14:paraId="41515DB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9C54AE" w:rsidR="00D53374" w:rsidP="00D53374" w:rsidRDefault="00D53374" w14:paraId="0F9DEB1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53374" w:rsidP="00D53374" w:rsidRDefault="00D53374" w14:paraId="384FCA09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sectPr w:rsidRPr="00B169DF" w:rsidR="0085747A" w:rsidSect="0085747A">
      <w:pgSz w:w="11906" w:h="16838" w:orient="portrait"/>
      <w:pgMar w:top="36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4FA" w:rsidP="00C16ABF" w:rsidRDefault="003474FA" w14:paraId="2664E7F0" w14:textId="77777777">
      <w:pPr>
        <w:spacing w:after="0" w:line="240" w:lineRule="auto"/>
      </w:pPr>
      <w:r>
        <w:separator/>
      </w:r>
    </w:p>
  </w:endnote>
  <w:endnote w:type="continuationSeparator" w:id="0">
    <w:p w:rsidR="003474FA" w:rsidP="00C16ABF" w:rsidRDefault="003474FA" w14:paraId="329DA36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4FA" w:rsidP="00C16ABF" w:rsidRDefault="003474FA" w14:paraId="75B404D3" w14:textId="77777777">
      <w:pPr>
        <w:spacing w:after="0" w:line="240" w:lineRule="auto"/>
      </w:pPr>
      <w:r>
        <w:separator/>
      </w:r>
    </w:p>
  </w:footnote>
  <w:footnote w:type="continuationSeparator" w:id="0">
    <w:p w:rsidR="003474FA" w:rsidP="00C16ABF" w:rsidRDefault="003474FA" w14:paraId="67CEA58B" w14:textId="77777777">
      <w:pPr>
        <w:spacing w:after="0" w:line="240" w:lineRule="auto"/>
      </w:pPr>
      <w:r>
        <w:continuationSeparator/>
      </w:r>
    </w:p>
  </w:footnote>
  <w:footnote w:id="1">
    <w:p w:rsidR="00D53374" w:rsidP="00D53374" w:rsidRDefault="00D53374" w14:paraId="6806937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4FA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37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65F9519"/>
    <w:rsid w:val="199735DB"/>
    <w:rsid w:val="199735DB"/>
    <w:rsid w:val="1EAF83F9"/>
    <w:rsid w:val="30B36DC0"/>
    <w:rsid w:val="5112427C"/>
    <w:rsid w:val="5984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92680-DD6F-4BCD-A7F3-284AB29417F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2023-09-12T14:22:00.0000000Z</dcterms:created>
  <dcterms:modified xsi:type="dcterms:W3CDTF">2023-09-30T17:48:48.9439800Z</dcterms:modified>
</coreProperties>
</file>